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566A14AE" w14:textId="77777777" w:rsidTr="00A54692">
        <w:tc>
          <w:tcPr>
            <w:tcW w:w="9062" w:type="dxa"/>
          </w:tcPr>
          <w:p w14:paraId="0105CBDA" w14:textId="77777777" w:rsidR="0002103C" w:rsidRPr="0098366D" w:rsidRDefault="00C53BC4" w:rsidP="00C53BC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53BC4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certificat de travail après rupture du contrat</w:t>
            </w:r>
          </w:p>
        </w:tc>
      </w:tr>
    </w:tbl>
    <w:p w14:paraId="3EA830AD" w14:textId="77777777" w:rsidR="00BF0DA7" w:rsidRDefault="00BF0DA7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BF0DA7">
        <w:rPr>
          <w:rFonts w:ascii="Arial" w:eastAsia="Times New Roman" w:hAnsi="Arial" w:cs="Arial"/>
          <w:b/>
          <w:bCs/>
          <w:color w:val="FF0000"/>
          <w:lang w:eastAsia="fr-FR"/>
        </w:rPr>
        <w:t>Lettre à utiliser s’il s’agit d’une première demande</w:t>
      </w:r>
    </w:p>
    <w:p w14:paraId="55603D81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82463D7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717111C" w14:textId="77777777" w:rsidR="00BF0DA7" w:rsidRPr="00BF0DA7" w:rsidRDefault="00BF0DA7" w:rsidP="00BF0DA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BF0DA7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BF0DA7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2AF84F7E" w14:textId="77777777" w:rsidR="00BF0DA7" w:rsidRPr="00BF0DA7" w:rsidRDefault="00BF0DA7" w:rsidP="00BF0DA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lang w:eastAsia="fr-FR"/>
        </w:rPr>
        <w:t>Demande de certificat de travail</w:t>
      </w:r>
    </w:p>
    <w:p w14:paraId="130E52F8" w14:textId="77777777" w:rsidR="00BF0DA7" w:rsidRPr="00BF0DA7" w:rsidRDefault="00BF0DA7" w:rsidP="00BF0DA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lang w:eastAsia="fr-FR"/>
        </w:rPr>
        <w:t>Lieu, Date,</w:t>
      </w:r>
    </w:p>
    <w:p w14:paraId="27919E6E" w14:textId="77777777" w:rsidR="00BF0DA7" w:rsidRPr="00BF0DA7" w:rsidRDefault="00BF0DA7" w:rsidP="00BF0DA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lang w:eastAsia="fr-FR"/>
        </w:rPr>
        <w:t>Madame, Monsieur,</w:t>
      </w:r>
    </w:p>
    <w:p w14:paraId="1877AD7E" w14:textId="77777777" w:rsidR="00BF0DA7" w:rsidRPr="00BF0DA7" w:rsidRDefault="00BF0DA7" w:rsidP="00BF0DA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lang w:eastAsia="fr-FR"/>
        </w:rPr>
        <w:t xml:space="preserve">Suite à &lt; mon licenciement </w:t>
      </w:r>
      <w:r w:rsidRPr="00BF0DA7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BF0DA7">
        <w:rPr>
          <w:rFonts w:ascii="Arial" w:eastAsia="Times New Roman" w:hAnsi="Arial" w:cs="Arial"/>
          <w:bCs/>
          <w:lang w:eastAsia="fr-FR"/>
        </w:rPr>
        <w:t xml:space="preserve"> ma démission </w:t>
      </w:r>
      <w:r w:rsidRPr="00BF0DA7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BF0DA7">
        <w:rPr>
          <w:rFonts w:ascii="Arial" w:eastAsia="Times New Roman" w:hAnsi="Arial" w:cs="Arial"/>
          <w:bCs/>
          <w:lang w:eastAsia="fr-FR"/>
        </w:rPr>
        <w:t xml:space="preserve"> la fin de mon contrat à durée déterminée </w:t>
      </w:r>
      <w:r w:rsidRPr="00BF0DA7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BF0DA7">
        <w:rPr>
          <w:rFonts w:ascii="Arial" w:eastAsia="Times New Roman" w:hAnsi="Arial" w:cs="Arial"/>
          <w:bCs/>
          <w:lang w:eastAsia="fr-FR"/>
        </w:rPr>
        <w:t xml:space="preserve"> ….. &gt;, mon contrat a pris fin le &lt; date &gt; date de mon dernier jour de travail.</w:t>
      </w:r>
    </w:p>
    <w:p w14:paraId="424771D9" w14:textId="77777777" w:rsidR="00BF0DA7" w:rsidRPr="00BF0DA7" w:rsidRDefault="00BF0DA7" w:rsidP="00BF0DA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lang w:eastAsia="fr-FR"/>
        </w:rPr>
        <w:t>Selon l’article L. 1234-19 du code du travail vous auriez dû me délivrer un certificat de travail à l’issu de mon contrat. Or à ce jour vous ne m’avez toujours pas informé que vous teniez ce document à ma disposition.</w:t>
      </w:r>
    </w:p>
    <w:p w14:paraId="49E758B7" w14:textId="77777777" w:rsidR="00BF0DA7" w:rsidRPr="00BF0DA7" w:rsidRDefault="00BF0DA7" w:rsidP="00BF0DA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lang w:eastAsia="fr-FR"/>
        </w:rPr>
        <w:t xml:space="preserve">S’agissant à n’en pas douter d’un regrettable oubli, je vous demande de bien vouloir me prévenir lorsque qu’il sera à ma disposition afin que je puisse venir le chercher dans les plus brefs délais. </w:t>
      </w:r>
      <w:r w:rsidRPr="00BF0DA7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BF0DA7">
        <w:rPr>
          <w:rFonts w:ascii="Arial" w:eastAsia="Times New Roman" w:hAnsi="Arial" w:cs="Arial"/>
          <w:bCs/>
          <w:lang w:eastAsia="fr-FR"/>
        </w:rPr>
        <w:t xml:space="preserve"> S’agissant à n’en pas douter d’un regrettable oubli, je vous demande de bien vouloir me faire parvenir mon certificat de travail dans les plus brefs délais.</w:t>
      </w:r>
    </w:p>
    <w:p w14:paraId="4B4337E0" w14:textId="77777777" w:rsidR="00BF0DA7" w:rsidRPr="00BF0DA7" w:rsidRDefault="00BF0DA7" w:rsidP="00BF0DA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i/>
          <w:iCs/>
          <w:u w:val="single"/>
          <w:lang w:eastAsia="fr-FR"/>
        </w:rPr>
        <w:t>Éventuellement si vous voulez mettre la pression sur votre employeur :</w:t>
      </w:r>
      <w:r w:rsidRPr="00BF0DA7">
        <w:rPr>
          <w:rFonts w:ascii="Arial" w:eastAsia="Times New Roman" w:hAnsi="Arial" w:cs="Arial"/>
          <w:bCs/>
          <w:lang w:eastAsia="fr-FR"/>
        </w:rPr>
        <w:t xml:space="preserve"> En l’absence de réponse de votre part, je me verrai dans l’obligation de saisir le Conseil des Prud’hommes afin de demander des dommages-intérêts pour le préjudice subi ainsi que le paiement d’astreinte jusqu’à la date de délivrance de mon certificat.</w:t>
      </w:r>
    </w:p>
    <w:p w14:paraId="6CC36C95" w14:textId="77777777" w:rsidR="00BA0480" w:rsidRDefault="00BF0DA7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lang w:eastAsia="fr-FR"/>
        </w:rPr>
        <w:t>Dans l’attente de votre réponse que j’espère rapide, je vous prie d’agréer, Madame, Monsieur, l’expression de mes sentiments distingués.</w:t>
      </w:r>
    </w:p>
    <w:p w14:paraId="202972A9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712091D6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0987B3C9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3608CF02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0AFA40EB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3D992BE5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3835D6B2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047A30BA" w14:textId="77777777" w:rsidR="00BF0DA7" w:rsidRDefault="00BF0DA7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BF0DA7">
        <w:rPr>
          <w:rFonts w:ascii="Arial" w:eastAsia="Times New Roman" w:hAnsi="Arial" w:cs="Arial"/>
          <w:b/>
          <w:bCs/>
          <w:color w:val="FF0000"/>
          <w:lang w:eastAsia="fr-FR"/>
        </w:rPr>
        <w:lastRenderedPageBreak/>
        <w:t>Lettre à utiliser si vous avez déjà demandé la délivrance de ce certificat mais sans résultat</w:t>
      </w:r>
    </w:p>
    <w:p w14:paraId="5EABFCAD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7096007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DB5A498" w14:textId="77777777" w:rsidR="00BF0DA7" w:rsidRPr="00BF0DA7" w:rsidRDefault="00BF0DA7" w:rsidP="00BF0DA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BF0DA7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BF0DA7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0C78099A" w14:textId="77777777" w:rsidR="00BF0DA7" w:rsidRPr="00BF0DA7" w:rsidRDefault="00BF0DA7" w:rsidP="00BF0DA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lang w:eastAsia="fr-FR"/>
        </w:rPr>
        <w:t>2ème demande de certificat de travail</w:t>
      </w:r>
    </w:p>
    <w:p w14:paraId="74151D21" w14:textId="77777777" w:rsidR="00BF0DA7" w:rsidRPr="00BF0DA7" w:rsidRDefault="00BF0DA7" w:rsidP="00BF0DA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lang w:eastAsia="fr-FR"/>
        </w:rPr>
        <w:t>Lieu, Date,</w:t>
      </w:r>
    </w:p>
    <w:p w14:paraId="690B6010" w14:textId="77777777" w:rsidR="00BF0DA7" w:rsidRPr="00BF0DA7" w:rsidRDefault="00BF0DA7" w:rsidP="00BF0DA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lang w:eastAsia="fr-FR"/>
        </w:rPr>
        <w:t>Madame, Monsieur,</w:t>
      </w:r>
    </w:p>
    <w:p w14:paraId="7471475C" w14:textId="77777777" w:rsidR="00BF0DA7" w:rsidRPr="00BF0DA7" w:rsidRDefault="00BF0DA7" w:rsidP="00BF0DA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lang w:eastAsia="fr-FR"/>
        </w:rPr>
        <w:t>Malgré ma précédente demande du &lt; date &gt; vous ne m’avez toujours pas délivré mon certificat de travail.</w:t>
      </w:r>
    </w:p>
    <w:p w14:paraId="38CB96CC" w14:textId="77777777" w:rsidR="00BF0DA7" w:rsidRPr="00BF0DA7" w:rsidRDefault="00BF0DA7" w:rsidP="00BF0DA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lang w:eastAsia="fr-FR"/>
        </w:rPr>
        <w:t xml:space="preserve">Je vous rappelle donc que suite à &lt; mon licenciement </w:t>
      </w:r>
      <w:r w:rsidRPr="00BF0DA7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BF0DA7">
        <w:rPr>
          <w:rFonts w:ascii="Arial" w:eastAsia="Times New Roman" w:hAnsi="Arial" w:cs="Arial"/>
          <w:bCs/>
          <w:lang w:eastAsia="fr-FR"/>
        </w:rPr>
        <w:t xml:space="preserve"> ma démission </w:t>
      </w:r>
      <w:r w:rsidRPr="00BF0DA7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BF0DA7">
        <w:rPr>
          <w:rFonts w:ascii="Arial" w:eastAsia="Times New Roman" w:hAnsi="Arial" w:cs="Arial"/>
          <w:bCs/>
          <w:lang w:eastAsia="fr-FR"/>
        </w:rPr>
        <w:t xml:space="preserve"> la fin de mon contrat à durée déterminée </w:t>
      </w:r>
      <w:r w:rsidRPr="00BF0DA7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BF0DA7">
        <w:rPr>
          <w:rFonts w:ascii="Arial" w:eastAsia="Times New Roman" w:hAnsi="Arial" w:cs="Arial"/>
          <w:bCs/>
          <w:lang w:eastAsia="fr-FR"/>
        </w:rPr>
        <w:t xml:space="preserve"> ….. &gt;, mon contrat a pris fin le &lt; date &gt; date de mon dernier jour de travail.</w:t>
      </w:r>
    </w:p>
    <w:p w14:paraId="7564EC0B" w14:textId="77777777" w:rsidR="00BF0DA7" w:rsidRPr="00BF0DA7" w:rsidRDefault="00BF0DA7" w:rsidP="00BF0DA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lang w:eastAsia="fr-FR"/>
        </w:rPr>
        <w:t>Je vous rappelle également que selon l’article L. 1234-19 du code du travail vous auriez dû me délivrer un certificat de travail à l’issu de mon contrat. Or à ce jour vous ne m’avez toujours pas informé que vous teniez ce document à ma disposition.</w:t>
      </w:r>
    </w:p>
    <w:p w14:paraId="3BC05D54" w14:textId="77777777" w:rsidR="00BF0DA7" w:rsidRPr="00BF0DA7" w:rsidRDefault="00BF0DA7" w:rsidP="00BF0DA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lang w:eastAsia="fr-FR"/>
        </w:rPr>
        <w:t>Je vous demande une nouvelle fois de bien vouloir me faire parvenir mon certificat de travail dans les plus brefs délais.</w:t>
      </w:r>
    </w:p>
    <w:p w14:paraId="5DC938C1" w14:textId="77777777" w:rsidR="00E00AFD" w:rsidRDefault="00BF0DA7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BF0DA7">
        <w:rPr>
          <w:rFonts w:ascii="Arial" w:eastAsia="Times New Roman" w:hAnsi="Arial" w:cs="Arial"/>
          <w:bCs/>
          <w:lang w:eastAsia="fr-FR"/>
        </w:rPr>
        <w:t>En l’absence de réponse de votre part, je me verrai dans l’obligation de saisir le Conseil des Prud’hommes afin de demander des dommages-intérêts pour le préjudice subi ainsi que le paiement d’astreinte jusqu’à la date de délivrance de mon certificat.</w:t>
      </w:r>
    </w:p>
    <w:p w14:paraId="0B932AC5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27DC7533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4F88F0C1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sectPr w:rsidR="00E00AFD" w:rsidRPr="00E00AFD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3126B" w14:textId="77777777" w:rsidR="003D6E5F" w:rsidRDefault="003D6E5F" w:rsidP="002C45CC">
      <w:pPr>
        <w:spacing w:after="0" w:line="240" w:lineRule="auto"/>
      </w:pPr>
      <w:r>
        <w:separator/>
      </w:r>
    </w:p>
  </w:endnote>
  <w:endnote w:type="continuationSeparator" w:id="0">
    <w:p w14:paraId="18ADA289" w14:textId="77777777" w:rsidR="003D6E5F" w:rsidRDefault="003D6E5F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5890F" w14:textId="77777777" w:rsidR="003D6E5F" w:rsidRDefault="003D6E5F" w:rsidP="002C45CC">
      <w:pPr>
        <w:spacing w:after="0" w:line="240" w:lineRule="auto"/>
      </w:pPr>
      <w:r>
        <w:separator/>
      </w:r>
    </w:p>
  </w:footnote>
  <w:footnote w:type="continuationSeparator" w:id="0">
    <w:p w14:paraId="6238EAA2" w14:textId="77777777" w:rsidR="003D6E5F" w:rsidRDefault="003D6E5F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CB315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7FBEE904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BC4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3D6E5F"/>
    <w:rsid w:val="004056DD"/>
    <w:rsid w:val="00407EC5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4BF0"/>
    <w:rsid w:val="009E57C6"/>
    <w:rsid w:val="00A22CC5"/>
    <w:rsid w:val="00A54692"/>
    <w:rsid w:val="00AD23E3"/>
    <w:rsid w:val="00AE2DE2"/>
    <w:rsid w:val="00AE701E"/>
    <w:rsid w:val="00BA0480"/>
    <w:rsid w:val="00BB2564"/>
    <w:rsid w:val="00BF0DA7"/>
    <w:rsid w:val="00BF7483"/>
    <w:rsid w:val="00C3745A"/>
    <w:rsid w:val="00C53BC4"/>
    <w:rsid w:val="00D11683"/>
    <w:rsid w:val="00D64E0B"/>
    <w:rsid w:val="00DD1BEF"/>
    <w:rsid w:val="00DF763E"/>
    <w:rsid w:val="00E00AFD"/>
    <w:rsid w:val="00E05B41"/>
    <w:rsid w:val="00E13D7A"/>
    <w:rsid w:val="00E24BC4"/>
    <w:rsid w:val="00E75F64"/>
    <w:rsid w:val="00EA72D4"/>
    <w:rsid w:val="00EB0669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EA88B"/>
  <w15:docId w15:val="{90F874CC-FB34-4696-BB93-44E0E04CF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6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7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F09AE-F165-4F37-8113-638EEB1BF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2</TotalTime>
  <Pages>2</Pages>
  <Words>453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2016-03-22T09:20:00Z</dcterms:created>
  <dcterms:modified xsi:type="dcterms:W3CDTF">2026-05-13T10:00:00Z</dcterms:modified>
</cp:coreProperties>
</file>